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7AFD6" w14:textId="77777777" w:rsidR="0033025C" w:rsidRPr="0033025C" w:rsidRDefault="0033025C" w:rsidP="0033025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33025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6316029" w14:textId="77777777" w:rsidR="0033025C" w:rsidRPr="0033025C" w:rsidRDefault="0033025C" w:rsidP="0033025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3025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F42E04F" w14:textId="77777777" w:rsidR="0033025C" w:rsidRPr="0033025C" w:rsidRDefault="0033025C" w:rsidP="0033025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3025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3A40CB7" w14:textId="77777777" w:rsidR="0033025C" w:rsidRPr="0033025C" w:rsidRDefault="0033025C" w:rsidP="0033025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3025C">
        <w:rPr>
          <w:rFonts w:ascii="Corbel" w:hAnsi="Corbel"/>
          <w:i/>
          <w:sz w:val="20"/>
          <w:szCs w:val="20"/>
          <w:lang w:eastAsia="ar-SA"/>
        </w:rPr>
        <w:t>(skrajne daty</w:t>
      </w:r>
      <w:r w:rsidRPr="0033025C">
        <w:rPr>
          <w:rFonts w:ascii="Corbel" w:hAnsi="Corbel"/>
          <w:sz w:val="20"/>
          <w:szCs w:val="20"/>
          <w:lang w:eastAsia="ar-SA"/>
        </w:rPr>
        <w:t>)</w:t>
      </w:r>
    </w:p>
    <w:p w14:paraId="66D763F4" w14:textId="77777777" w:rsidR="0033025C" w:rsidRPr="0033025C" w:rsidRDefault="0033025C" w:rsidP="0033025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3025C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8BA1BDD" w14:textId="77777777" w:rsidR="0033025C" w:rsidRDefault="0033025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16C90D2E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27901" w:rsidRPr="009C54AE" w14:paraId="1350FA68" w14:textId="77777777" w:rsidTr="000355A7">
        <w:tc>
          <w:tcPr>
            <w:tcW w:w="2694" w:type="dxa"/>
            <w:vAlign w:val="center"/>
          </w:tcPr>
          <w:p w14:paraId="3A0B4F3D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EBB378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FD6E0FF">
              <w:rPr>
                <w:rFonts w:ascii="Corbel" w:hAnsi="Corbel"/>
                <w:bCs/>
                <w:sz w:val="24"/>
                <w:szCs w:val="24"/>
              </w:rPr>
              <w:t>Prawo ubezpieczeń społecznych</w:t>
            </w:r>
          </w:p>
        </w:tc>
      </w:tr>
      <w:tr w:rsidR="00C27901" w:rsidRPr="009C54AE" w14:paraId="6DB292DF" w14:textId="77777777" w:rsidTr="000355A7">
        <w:tc>
          <w:tcPr>
            <w:tcW w:w="2694" w:type="dxa"/>
            <w:vAlign w:val="center"/>
          </w:tcPr>
          <w:p w14:paraId="24A32C45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E6074B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A2SO59</w:t>
            </w:r>
          </w:p>
        </w:tc>
      </w:tr>
      <w:tr w:rsidR="00C27901" w:rsidRPr="009C54AE" w14:paraId="0BECDCD1" w14:textId="77777777" w:rsidTr="000355A7">
        <w:tc>
          <w:tcPr>
            <w:tcW w:w="2694" w:type="dxa"/>
            <w:vAlign w:val="center"/>
          </w:tcPr>
          <w:p w14:paraId="76B971EA" w14:textId="77777777" w:rsidR="00C27901" w:rsidRPr="009C54AE" w:rsidRDefault="00C27901" w:rsidP="000355A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354166B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D6E0F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C27901" w:rsidRPr="009C54AE" w14:paraId="33DD849D" w14:textId="77777777" w:rsidTr="000355A7">
        <w:tc>
          <w:tcPr>
            <w:tcW w:w="2694" w:type="dxa"/>
            <w:vAlign w:val="center"/>
          </w:tcPr>
          <w:p w14:paraId="18DFFE84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33D775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D6E0FF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Prawa Pracy i Ubezpieczeń Społecznych </w:t>
            </w:r>
          </w:p>
        </w:tc>
      </w:tr>
      <w:tr w:rsidR="00C27901" w:rsidRPr="009C54AE" w14:paraId="12DFD1FE" w14:textId="77777777" w:rsidTr="000355A7">
        <w:tc>
          <w:tcPr>
            <w:tcW w:w="2694" w:type="dxa"/>
            <w:vAlign w:val="center"/>
          </w:tcPr>
          <w:p w14:paraId="54353E18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9C0E5D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27901" w:rsidRPr="009C54AE" w14:paraId="13E094D3" w14:textId="77777777" w:rsidTr="000355A7">
        <w:tc>
          <w:tcPr>
            <w:tcW w:w="2694" w:type="dxa"/>
            <w:vAlign w:val="center"/>
          </w:tcPr>
          <w:p w14:paraId="2F87A656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04F967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27901" w:rsidRPr="009C54AE" w14:paraId="1A33BB0F" w14:textId="77777777" w:rsidTr="000355A7">
        <w:tc>
          <w:tcPr>
            <w:tcW w:w="2694" w:type="dxa"/>
            <w:vAlign w:val="center"/>
          </w:tcPr>
          <w:p w14:paraId="29BA232B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E40229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27901" w:rsidRPr="009C54AE" w14:paraId="3AB46D8F" w14:textId="77777777" w:rsidTr="000355A7">
        <w:tc>
          <w:tcPr>
            <w:tcW w:w="2694" w:type="dxa"/>
            <w:vAlign w:val="center"/>
          </w:tcPr>
          <w:p w14:paraId="4D9BF1F6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9E3717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27901" w:rsidRPr="009C54AE" w14:paraId="606E8148" w14:textId="77777777" w:rsidTr="000355A7">
        <w:tc>
          <w:tcPr>
            <w:tcW w:w="2694" w:type="dxa"/>
            <w:vAlign w:val="center"/>
          </w:tcPr>
          <w:p w14:paraId="36DBD8B2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150506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D6E0FF">
              <w:rPr>
                <w:rFonts w:ascii="Corbel" w:hAnsi="Corbel"/>
                <w:b w:val="0"/>
                <w:sz w:val="24"/>
                <w:szCs w:val="24"/>
              </w:rPr>
              <w:t>II / IV</w:t>
            </w:r>
          </w:p>
        </w:tc>
      </w:tr>
      <w:tr w:rsidR="00C27901" w:rsidRPr="009C54AE" w14:paraId="28272E1E" w14:textId="77777777" w:rsidTr="000355A7">
        <w:tc>
          <w:tcPr>
            <w:tcW w:w="2694" w:type="dxa"/>
            <w:vAlign w:val="center"/>
          </w:tcPr>
          <w:p w14:paraId="0A6299A6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3AD3DC4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27901" w:rsidRPr="009C54AE" w14:paraId="4906A14D" w14:textId="77777777" w:rsidTr="000355A7">
        <w:tc>
          <w:tcPr>
            <w:tcW w:w="2694" w:type="dxa"/>
            <w:vAlign w:val="center"/>
          </w:tcPr>
          <w:p w14:paraId="02210B4B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BB0048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27901" w:rsidRPr="009C54AE" w14:paraId="5A505CB7" w14:textId="77777777" w:rsidTr="000355A7">
        <w:tc>
          <w:tcPr>
            <w:tcW w:w="2694" w:type="dxa"/>
            <w:vAlign w:val="center"/>
          </w:tcPr>
          <w:p w14:paraId="1E66DAF8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EB2752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  <w:tr w:rsidR="00C27901" w:rsidRPr="009C54AE" w14:paraId="0C30DCC2" w14:textId="77777777" w:rsidTr="000355A7">
        <w:tc>
          <w:tcPr>
            <w:tcW w:w="2694" w:type="dxa"/>
            <w:vAlign w:val="center"/>
          </w:tcPr>
          <w:p w14:paraId="5801AFEC" w14:textId="77777777" w:rsidR="00C27901" w:rsidRPr="009C54AE" w:rsidRDefault="00C27901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C6C999" w14:textId="77777777" w:rsidR="00C27901" w:rsidRPr="009C54AE" w:rsidRDefault="00C27901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4991C0B7" w14:textId="77777777" w:rsidR="00C27901" w:rsidRPr="009C54AE" w:rsidRDefault="00C27901" w:rsidP="00C2790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ED5E5EA" w14:textId="77777777" w:rsidR="00C27901" w:rsidRPr="009C54AE" w:rsidRDefault="00C27901" w:rsidP="00C2790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EE20D76" w14:textId="77777777" w:rsidR="00C27901" w:rsidRPr="009C54AE" w:rsidRDefault="00C27901" w:rsidP="00C2790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C27901" w:rsidRPr="009C54AE" w14:paraId="3918A5C5" w14:textId="77777777" w:rsidTr="000355A7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3E57" w14:textId="77777777" w:rsidR="00C27901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03343E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27E8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DE8D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96F2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A5F1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B33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95B0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69B0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5C60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CE1B" w14:textId="77777777" w:rsidR="00C27901" w:rsidRPr="009C54AE" w:rsidRDefault="00C27901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27901" w:rsidRPr="009C54AE" w14:paraId="3F6375CE" w14:textId="77777777" w:rsidTr="000355A7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6BE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A822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AA2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EEF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1139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57B4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5D5F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E7B5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D30F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CB27" w14:textId="77777777" w:rsidR="00C27901" w:rsidRPr="009C54AE" w:rsidRDefault="00C27901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AB231F" w14:textId="77777777" w:rsidR="00C27901" w:rsidRPr="009C54AE" w:rsidRDefault="00C27901" w:rsidP="00C2790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6F3A72" w14:textId="77777777" w:rsidR="00C27901" w:rsidRPr="009C54AE" w:rsidRDefault="00C27901" w:rsidP="00C2790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220D9E" w14:textId="77777777" w:rsidR="00C27901" w:rsidRPr="009C54AE" w:rsidRDefault="00C27901" w:rsidP="00C2790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C7136F2" w14:textId="77777777" w:rsidR="00C27901" w:rsidRPr="009C54AE" w:rsidRDefault="00C27901" w:rsidP="00C2790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55C5DD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94BB54" w14:textId="08A354E9" w:rsidR="00C27901" w:rsidRPr="009C54AE" w:rsidRDefault="00C27901" w:rsidP="6DF6B04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DF6B045">
        <w:rPr>
          <w:rFonts w:ascii="Corbel" w:hAnsi="Corbel"/>
          <w:smallCaps w:val="0"/>
        </w:rPr>
        <w:t xml:space="preserve">1.3 </w:t>
      </w:r>
      <w:r>
        <w:tab/>
      </w:r>
      <w:r w:rsidRPr="6DF6B045">
        <w:rPr>
          <w:rFonts w:ascii="Corbel" w:hAnsi="Corbel"/>
          <w:smallCaps w:val="0"/>
        </w:rPr>
        <w:t xml:space="preserve">Forma zaliczenia przedmiotu (z toku) </w:t>
      </w:r>
      <w:r w:rsidRPr="6DF6B045">
        <w:rPr>
          <w:rFonts w:ascii="Corbel" w:hAnsi="Corbel"/>
          <w:b w:val="0"/>
          <w:smallCaps w:val="0"/>
        </w:rPr>
        <w:t>(egzamin, zaliczenie z oceną, zaliczenie bez oceny)</w:t>
      </w:r>
    </w:p>
    <w:p w14:paraId="53E34BB9" w14:textId="77777777" w:rsidR="00C27901" w:rsidRDefault="00C27901" w:rsidP="00C279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DCD99D" w14:textId="77777777" w:rsidR="00C27901" w:rsidRDefault="00C27901" w:rsidP="00C2790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20953AF9" w14:textId="77777777" w:rsidR="00C27901" w:rsidRDefault="00C27901" w:rsidP="00C279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041B41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</w:rPr>
      </w:pPr>
      <w:r w:rsidRPr="6FD6E0FF">
        <w:rPr>
          <w:rFonts w:ascii="Corbel" w:hAnsi="Corbel"/>
        </w:rPr>
        <w:t xml:space="preserve">2.Wymagania wstępne </w:t>
      </w:r>
    </w:p>
    <w:p w14:paraId="70965A50" w14:textId="77777777" w:rsidR="00C27901" w:rsidRDefault="00C27901" w:rsidP="00C27901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7901" w:rsidRPr="009C54AE" w14:paraId="318B9FAA" w14:textId="77777777" w:rsidTr="000355A7">
        <w:tc>
          <w:tcPr>
            <w:tcW w:w="9670" w:type="dxa"/>
          </w:tcPr>
          <w:p w14:paraId="531396C3" w14:textId="77777777" w:rsidR="00C27901" w:rsidRPr="009C54AE" w:rsidRDefault="00C27901" w:rsidP="000355A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FD6E0FF">
              <w:rPr>
                <w:rFonts w:ascii="Corbel" w:hAnsi="Corbel"/>
                <w:b w:val="0"/>
                <w:smallCaps w:val="0"/>
                <w:color w:val="000000" w:themeColor="text1"/>
              </w:rPr>
              <w:t>Podstawowa znajomość prawa pracy.</w:t>
            </w:r>
          </w:p>
        </w:tc>
      </w:tr>
    </w:tbl>
    <w:p w14:paraId="54791B04" w14:textId="77777777" w:rsidR="00C27901" w:rsidRDefault="00C27901" w:rsidP="00C27901">
      <w:pPr>
        <w:pStyle w:val="Punktygwne"/>
        <w:spacing w:before="0" w:after="0"/>
        <w:rPr>
          <w:rFonts w:ascii="Corbel" w:hAnsi="Corbel"/>
          <w:szCs w:val="24"/>
        </w:rPr>
      </w:pPr>
    </w:p>
    <w:p w14:paraId="79AAC7C0" w14:textId="288ACAB6" w:rsidR="6DF6B045" w:rsidRDefault="6DF6B045">
      <w:r>
        <w:br w:type="page"/>
      </w:r>
    </w:p>
    <w:p w14:paraId="450E55A0" w14:textId="7256F4D9" w:rsidR="00C27901" w:rsidRPr="00C05F44" w:rsidRDefault="00C27901" w:rsidP="6DF6B045">
      <w:pPr>
        <w:pStyle w:val="Punktygwne"/>
        <w:spacing w:before="0" w:after="0"/>
        <w:rPr>
          <w:rFonts w:ascii="Corbel" w:hAnsi="Corbel"/>
        </w:rPr>
      </w:pPr>
      <w:r w:rsidRPr="6DF6B045">
        <w:rPr>
          <w:rFonts w:ascii="Corbel" w:hAnsi="Corbel"/>
        </w:rPr>
        <w:lastRenderedPageBreak/>
        <w:t>3. cele, efekty uczenia się, treści Programowe i stosowane metody Dydaktyczne</w:t>
      </w:r>
    </w:p>
    <w:p w14:paraId="51F7A78D" w14:textId="77777777" w:rsidR="00C27901" w:rsidRPr="00C05F44" w:rsidRDefault="00C27901" w:rsidP="00C27901">
      <w:pPr>
        <w:pStyle w:val="Punktygwne"/>
        <w:spacing w:before="0" w:after="0"/>
        <w:rPr>
          <w:rFonts w:ascii="Corbel" w:hAnsi="Corbel"/>
          <w:szCs w:val="24"/>
        </w:rPr>
      </w:pPr>
    </w:p>
    <w:p w14:paraId="24E3B08E" w14:textId="77777777" w:rsidR="00C27901" w:rsidRDefault="00C27901" w:rsidP="00C2790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DF8F361" w14:textId="77777777" w:rsidR="00C27901" w:rsidRPr="009C54AE" w:rsidRDefault="00C27901" w:rsidP="00C2790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27901" w:rsidRPr="009C54AE" w14:paraId="3FF5196C" w14:textId="77777777" w:rsidTr="000355A7">
        <w:tc>
          <w:tcPr>
            <w:tcW w:w="843" w:type="dxa"/>
            <w:vAlign w:val="center"/>
          </w:tcPr>
          <w:p w14:paraId="629DA821" w14:textId="77777777" w:rsidR="00C27901" w:rsidRPr="009C54AE" w:rsidRDefault="00C27901" w:rsidP="000355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547D64D" w14:textId="77777777" w:rsidR="00C27901" w:rsidRPr="009C54AE" w:rsidRDefault="00C27901" w:rsidP="000355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normami prawnymi  oraz aktualnym orzecznictwem sądowym  z zakresu ubezpieczeń społecznych.</w:t>
            </w:r>
          </w:p>
        </w:tc>
      </w:tr>
      <w:tr w:rsidR="00C27901" w:rsidRPr="009C54AE" w14:paraId="456E4DF4" w14:textId="77777777" w:rsidTr="000355A7">
        <w:tc>
          <w:tcPr>
            <w:tcW w:w="843" w:type="dxa"/>
            <w:vAlign w:val="center"/>
          </w:tcPr>
          <w:p w14:paraId="38DD08B8" w14:textId="77777777" w:rsidR="00C27901" w:rsidRPr="009C54AE" w:rsidRDefault="00C27901" w:rsidP="000355A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677" w:type="dxa"/>
            <w:vAlign w:val="center"/>
          </w:tcPr>
          <w:p w14:paraId="12A4556F" w14:textId="77777777" w:rsidR="00C27901" w:rsidRPr="009C54AE" w:rsidRDefault="00C27901" w:rsidP="000355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</w:tbl>
    <w:p w14:paraId="33B1602F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C3BD0C" w14:textId="77777777" w:rsidR="00C27901" w:rsidRPr="009C54AE" w:rsidRDefault="00C27901" w:rsidP="00C27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E384443" w14:textId="77777777" w:rsidR="00C27901" w:rsidRPr="009C54AE" w:rsidRDefault="00C27901" w:rsidP="00C2790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C27901" w:rsidRPr="009C54AE" w14:paraId="644FA876" w14:textId="77777777" w:rsidTr="000355A7">
        <w:tc>
          <w:tcPr>
            <w:tcW w:w="1701" w:type="dxa"/>
            <w:vAlign w:val="center"/>
          </w:tcPr>
          <w:p w14:paraId="1F9F7C15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467FEE1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A9E1FE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7901" w:rsidRPr="009C54AE" w14:paraId="33078D04" w14:textId="77777777" w:rsidTr="000355A7">
        <w:tc>
          <w:tcPr>
            <w:tcW w:w="1701" w:type="dxa"/>
          </w:tcPr>
          <w:p w14:paraId="5EFE92E1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559DAC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 wiedzę z zakresu prawa ubezpieczeń społecznych.</w:t>
            </w:r>
          </w:p>
        </w:tc>
        <w:tc>
          <w:tcPr>
            <w:tcW w:w="1873" w:type="dxa"/>
          </w:tcPr>
          <w:p w14:paraId="5A8ECAD1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27901" w:rsidRPr="009C54AE" w14:paraId="0BC07E07" w14:textId="77777777" w:rsidTr="000355A7">
        <w:tc>
          <w:tcPr>
            <w:tcW w:w="1701" w:type="dxa"/>
          </w:tcPr>
          <w:p w14:paraId="43B9AB2B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4E86CDC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dysponuje pogłębioną wiedzą o relacjach między podmiotami prawa ubezpieczeń społecznych.</w:t>
            </w:r>
          </w:p>
        </w:tc>
        <w:tc>
          <w:tcPr>
            <w:tcW w:w="1873" w:type="dxa"/>
          </w:tcPr>
          <w:p w14:paraId="23A4FE67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27901" w:rsidRPr="009C54AE" w14:paraId="76EE3294" w14:textId="77777777" w:rsidTr="000355A7">
        <w:tc>
          <w:tcPr>
            <w:tcW w:w="1701" w:type="dxa"/>
          </w:tcPr>
          <w:p w14:paraId="72AF8664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2C39ED7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wyjaśniania przyczyn i przebiegu procesów zachodzących w prawie ubezpieczeń społecznych.</w:t>
            </w:r>
          </w:p>
        </w:tc>
        <w:tc>
          <w:tcPr>
            <w:tcW w:w="1873" w:type="dxa"/>
          </w:tcPr>
          <w:p w14:paraId="35B18954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27901" w:rsidRPr="009C54AE" w14:paraId="6A2CC43A" w14:textId="77777777" w:rsidTr="000355A7">
        <w:tc>
          <w:tcPr>
            <w:tcW w:w="1701" w:type="dxa"/>
          </w:tcPr>
          <w:p w14:paraId="2B175A84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9F85272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wykazuje się umiejętnościami znajdowania podstaw prawnych, orzecznictwa i literatury z zakresu prawa ubezpieczeń społecznych.</w:t>
            </w:r>
          </w:p>
        </w:tc>
        <w:tc>
          <w:tcPr>
            <w:tcW w:w="1873" w:type="dxa"/>
          </w:tcPr>
          <w:p w14:paraId="067FA6C0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27901" w:rsidRPr="009C54AE" w14:paraId="3E29A44A" w14:textId="77777777" w:rsidTr="000355A7">
        <w:tc>
          <w:tcPr>
            <w:tcW w:w="1701" w:type="dxa"/>
          </w:tcPr>
          <w:p w14:paraId="5270D2EA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4D583FC9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prowadzenia dyskusji, przygotowywania prac pisemnych, prezentacji multimedialnych w zakresie prawa ubezpieczeń społecznych.</w:t>
            </w:r>
          </w:p>
        </w:tc>
        <w:tc>
          <w:tcPr>
            <w:tcW w:w="1873" w:type="dxa"/>
          </w:tcPr>
          <w:p w14:paraId="4D93E79F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C27901" w:rsidRPr="009C54AE" w14:paraId="76F317FC" w14:textId="77777777" w:rsidTr="000355A7">
        <w:tc>
          <w:tcPr>
            <w:tcW w:w="1701" w:type="dxa"/>
          </w:tcPr>
          <w:p w14:paraId="5E908971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9F596BB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gotowy samodzielnie uzupełniać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zakresu ubezpieczeń społecznych.</w:t>
            </w:r>
          </w:p>
        </w:tc>
        <w:tc>
          <w:tcPr>
            <w:tcW w:w="1873" w:type="dxa"/>
          </w:tcPr>
          <w:p w14:paraId="0DA4663E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27901" w:rsidRPr="009C54AE" w14:paraId="07A88986" w14:textId="77777777" w:rsidTr="000355A7">
        <w:tc>
          <w:tcPr>
            <w:tcW w:w="1701" w:type="dxa"/>
          </w:tcPr>
          <w:p w14:paraId="66EC18FA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0A872789" w14:textId="77777777" w:rsidR="00C27901" w:rsidRPr="009C54AE" w:rsidRDefault="00C27901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zdolny do samodzielnego rozwiązywania podstawowych problemów z zakresu ubezpieczeń społecznych.</w:t>
            </w:r>
          </w:p>
        </w:tc>
        <w:tc>
          <w:tcPr>
            <w:tcW w:w="1873" w:type="dxa"/>
          </w:tcPr>
          <w:p w14:paraId="7E0457C8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67B08283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BDB90" w14:textId="77777777" w:rsidR="00C27901" w:rsidRPr="009C54AE" w:rsidRDefault="00C27901" w:rsidP="00C2790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5732CCF" w14:textId="77777777" w:rsidR="00C27901" w:rsidRPr="009C54AE" w:rsidRDefault="00C27901" w:rsidP="00C2790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7901" w:rsidRPr="009C54AE" w14:paraId="1C0E0DD4" w14:textId="77777777" w:rsidTr="6DF6B045">
        <w:tc>
          <w:tcPr>
            <w:tcW w:w="9639" w:type="dxa"/>
          </w:tcPr>
          <w:p w14:paraId="2E8AC0AA" w14:textId="77777777" w:rsidR="00C27901" w:rsidRPr="009C54AE" w:rsidRDefault="00C27901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7901" w:rsidRPr="009C54AE" w14:paraId="32530B6C" w14:textId="77777777" w:rsidTr="6DF6B045">
        <w:tc>
          <w:tcPr>
            <w:tcW w:w="9639" w:type="dxa"/>
          </w:tcPr>
          <w:p w14:paraId="62355036" w14:textId="77777777" w:rsidR="00C27901" w:rsidRPr="009C54AE" w:rsidRDefault="00C27901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C27901" w:rsidRPr="009C54AE" w14:paraId="4AF41632" w14:textId="77777777" w:rsidTr="6DF6B045">
        <w:tc>
          <w:tcPr>
            <w:tcW w:w="9639" w:type="dxa"/>
          </w:tcPr>
          <w:p w14:paraId="36EA05FA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C27901" w:rsidRPr="009C54AE" w14:paraId="6E5E764B" w14:textId="77777777" w:rsidTr="6DF6B045">
        <w:tc>
          <w:tcPr>
            <w:tcW w:w="9639" w:type="dxa"/>
          </w:tcPr>
          <w:p w14:paraId="110455DB" w14:textId="77777777" w:rsidR="00C27901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C27901" w:rsidRPr="009C54AE" w14:paraId="76AE1149" w14:textId="77777777" w:rsidTr="6DF6B045">
        <w:tc>
          <w:tcPr>
            <w:tcW w:w="9639" w:type="dxa"/>
          </w:tcPr>
          <w:p w14:paraId="38ECFCE1" w14:textId="77777777" w:rsidR="00C27901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C27901" w:rsidRPr="009C54AE" w14:paraId="60B03428" w14:textId="77777777" w:rsidTr="6DF6B045">
        <w:tc>
          <w:tcPr>
            <w:tcW w:w="9639" w:type="dxa"/>
          </w:tcPr>
          <w:p w14:paraId="0EDA1DA6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C27901" w:rsidRPr="009C54AE" w14:paraId="0C63DBCC" w14:textId="77777777" w:rsidTr="6DF6B045">
        <w:tc>
          <w:tcPr>
            <w:tcW w:w="9639" w:type="dxa"/>
          </w:tcPr>
          <w:p w14:paraId="62CDCDFA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C27901" w:rsidRPr="009C54AE" w14:paraId="3CB6C11B" w14:textId="77777777" w:rsidTr="6DF6B045">
        <w:tc>
          <w:tcPr>
            <w:tcW w:w="9639" w:type="dxa"/>
          </w:tcPr>
          <w:p w14:paraId="6DF3CAC4" w14:textId="77777777" w:rsidR="00C27901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C27901" w:rsidRPr="009C54AE" w14:paraId="099D67D7" w14:textId="77777777" w:rsidTr="6DF6B045">
        <w:tc>
          <w:tcPr>
            <w:tcW w:w="9639" w:type="dxa"/>
          </w:tcPr>
          <w:p w14:paraId="4A1B050C" w14:textId="77777777" w:rsidR="00C27901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14:paraId="76A56BB5" w14:textId="77777777" w:rsidR="00C27901" w:rsidRPr="009C54AE" w:rsidRDefault="00C27901" w:rsidP="00C27901">
      <w:pPr>
        <w:spacing w:after="0" w:line="240" w:lineRule="auto"/>
        <w:rPr>
          <w:rFonts w:ascii="Corbel" w:hAnsi="Corbel"/>
          <w:sz w:val="24"/>
          <w:szCs w:val="24"/>
        </w:rPr>
      </w:pPr>
    </w:p>
    <w:p w14:paraId="4321FF55" w14:textId="77777777" w:rsidR="00C27901" w:rsidRPr="009C54AE" w:rsidRDefault="00C27901" w:rsidP="00C2790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A4D2E08" w14:textId="77777777" w:rsidR="00C27901" w:rsidRPr="009C54AE" w:rsidRDefault="00C27901" w:rsidP="00C2790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7901" w:rsidRPr="009C54AE" w14:paraId="65732F66" w14:textId="77777777" w:rsidTr="000355A7">
        <w:tc>
          <w:tcPr>
            <w:tcW w:w="9520" w:type="dxa"/>
          </w:tcPr>
          <w:p w14:paraId="4DEBADB1" w14:textId="77777777" w:rsidR="00C27901" w:rsidRPr="009C54AE" w:rsidRDefault="00C27901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FD6E0FF">
              <w:rPr>
                <w:rFonts w:ascii="Corbel" w:hAnsi="Corbel"/>
                <w:sz w:val="24"/>
                <w:szCs w:val="24"/>
              </w:rPr>
              <w:t xml:space="preserve">Treści merytoryczne - nie dotyczy </w:t>
            </w:r>
          </w:p>
        </w:tc>
      </w:tr>
    </w:tbl>
    <w:p w14:paraId="0EEE3C91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96385A" w14:textId="77777777" w:rsidR="00C27901" w:rsidRPr="009C54AE" w:rsidRDefault="00C27901" w:rsidP="00C2790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FD6E0FF">
        <w:rPr>
          <w:rFonts w:ascii="Corbel" w:hAnsi="Corbel"/>
          <w:smallCaps w:val="0"/>
        </w:rPr>
        <w:t>3.4 Metody dydaktyczne</w:t>
      </w:r>
      <w:r w:rsidRPr="6FD6E0FF">
        <w:rPr>
          <w:rFonts w:ascii="Corbel" w:hAnsi="Corbel"/>
          <w:b w:val="0"/>
          <w:smallCaps w:val="0"/>
        </w:rPr>
        <w:t xml:space="preserve"> </w:t>
      </w:r>
    </w:p>
    <w:p w14:paraId="71FCBEF1" w14:textId="77777777" w:rsidR="00C27901" w:rsidRDefault="00C27901" w:rsidP="00C2790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36131F" w14:textId="77777777" w:rsidR="00C27901" w:rsidRDefault="00C27901" w:rsidP="00C2790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6FD6E0FF">
        <w:rPr>
          <w:rFonts w:ascii="Corbel" w:hAnsi="Corbel"/>
          <w:b w:val="0"/>
          <w:smallCaps w:val="0"/>
        </w:rPr>
        <w:t>Wykład: wykład problemowy</w:t>
      </w:r>
    </w:p>
    <w:p w14:paraId="1D885193" w14:textId="77777777" w:rsidR="00C27901" w:rsidRDefault="00C27901" w:rsidP="00C2790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AE288E" w14:textId="77777777" w:rsidR="00C27901" w:rsidRPr="009C54AE" w:rsidRDefault="00C27901" w:rsidP="00C2790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156933F" w14:textId="77777777" w:rsidR="00C27901" w:rsidRPr="009C54AE" w:rsidRDefault="00C27901" w:rsidP="00C2790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5BB28D" w14:textId="77777777" w:rsidR="00C27901" w:rsidRPr="009C54AE" w:rsidRDefault="00C27901" w:rsidP="00C2790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5DD9CD2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27901" w:rsidRPr="009C54AE" w14:paraId="32FA95D2" w14:textId="77777777" w:rsidTr="000355A7">
        <w:tc>
          <w:tcPr>
            <w:tcW w:w="1962" w:type="dxa"/>
            <w:vAlign w:val="center"/>
          </w:tcPr>
          <w:p w14:paraId="61D5F6B5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8667676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DB7E9C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94F62C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B4C51B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27901" w:rsidRPr="009C54AE" w14:paraId="04F63FEE" w14:textId="77777777" w:rsidTr="000355A7">
        <w:tc>
          <w:tcPr>
            <w:tcW w:w="1962" w:type="dxa"/>
          </w:tcPr>
          <w:p w14:paraId="52525A40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6FD6E0FF">
              <w:rPr>
                <w:rFonts w:ascii="Corbel" w:hAnsi="Corbel"/>
                <w:b w:val="0"/>
              </w:rPr>
              <w:t>ek</w:t>
            </w:r>
            <w:proofErr w:type="spellEnd"/>
            <w:r w:rsidRPr="6FD6E0FF">
              <w:rPr>
                <w:rFonts w:ascii="Corbel" w:hAnsi="Corbel"/>
                <w:b w:val="0"/>
              </w:rPr>
              <w:t xml:space="preserve">_ 01 - </w:t>
            </w:r>
            <w:r w:rsidRPr="6FD6E0FF">
              <w:rPr>
                <w:rFonts w:ascii="Corbel" w:hAnsi="Corbel"/>
                <w:b w:val="0"/>
                <w:sz w:val="20"/>
                <w:szCs w:val="20"/>
              </w:rPr>
              <w:t>EK_</w:t>
            </w:r>
            <w:r w:rsidRPr="6FD6E0FF">
              <w:rPr>
                <w:rFonts w:ascii="Corbel" w:hAnsi="Corbel"/>
                <w:b w:val="0"/>
              </w:rPr>
              <w:t>07</w:t>
            </w:r>
          </w:p>
        </w:tc>
        <w:tc>
          <w:tcPr>
            <w:tcW w:w="5441" w:type="dxa"/>
          </w:tcPr>
          <w:p w14:paraId="3C5D3599" w14:textId="77777777" w:rsidR="00C27901" w:rsidRPr="00F570C2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70C2">
              <w:rPr>
                <w:rFonts w:ascii="Corbel" w:hAnsi="Corbel"/>
                <w:b w:val="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EDDFB15" w14:textId="77777777" w:rsidR="00C27901" w:rsidRPr="009C54AE" w:rsidRDefault="00C27901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5FF4521" w14:textId="77777777" w:rsidR="00C27901" w:rsidRPr="009C54AE" w:rsidRDefault="00C27901" w:rsidP="00C2790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D0C019E" w14:textId="77777777" w:rsidR="00C27901" w:rsidRPr="009C54AE" w:rsidRDefault="00C27901" w:rsidP="00C2790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7901" w:rsidRPr="009C54AE" w14:paraId="3B394F95" w14:textId="77777777" w:rsidTr="6DF6B045">
        <w:tc>
          <w:tcPr>
            <w:tcW w:w="9670" w:type="dxa"/>
          </w:tcPr>
          <w:p w14:paraId="30A6E357" w14:textId="77777777" w:rsidR="00C27901" w:rsidRDefault="00C27901" w:rsidP="000355A7">
            <w:pPr>
              <w:jc w:val="both"/>
            </w:pPr>
            <w:r w:rsidRPr="540BB739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0D6C4B63" w14:textId="77777777" w:rsidR="00C27901" w:rsidRDefault="00C27901" w:rsidP="000355A7">
            <w:pPr>
              <w:jc w:val="both"/>
            </w:pPr>
            <w:r w:rsidRPr="540BB739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540BB739">
              <w:rPr>
                <w:rFonts w:cs="Calibri"/>
                <w:smallCaps/>
              </w:rPr>
              <w:t>.</w:t>
            </w:r>
            <w:r w:rsidRPr="540BB739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540BB73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E94D315" w14:textId="7D51AD70" w:rsidR="00C27901" w:rsidRDefault="00C27901" w:rsidP="000355A7">
            <w:pPr>
              <w:jc w:val="both"/>
            </w:pPr>
            <w:r w:rsidRPr="6DF6B045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6DF6B04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E72965B" w14:textId="77777777" w:rsidR="00C27901" w:rsidRDefault="00C27901" w:rsidP="000355A7">
            <w:pPr>
              <w:jc w:val="both"/>
            </w:pPr>
            <w:r w:rsidRPr="540BB739">
              <w:rPr>
                <w:rFonts w:cs="Calibri"/>
                <w:sz w:val="24"/>
                <w:szCs w:val="24"/>
              </w:rPr>
              <w:t>Przyjmuje się następującą skalę ocen:</w:t>
            </w:r>
            <w:r w:rsidRPr="540BB73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CFF1713" w14:textId="77777777" w:rsidR="00C27901" w:rsidRDefault="00C27901" w:rsidP="000355A7"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124EAAD" w14:textId="77777777" w:rsidR="00C27901" w:rsidRDefault="00C27901" w:rsidP="000355A7"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04BC038" w14:textId="3DEE84C2" w:rsidR="00C27901" w:rsidRDefault="00C27901" w:rsidP="000355A7">
            <w:proofErr w:type="spellStart"/>
            <w:r w:rsidRPr="6DF6B04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DF6B045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251A083A" w14:textId="77777777" w:rsidR="00C27901" w:rsidRDefault="00C27901" w:rsidP="000355A7"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2BA517D" w14:textId="77777777" w:rsidR="00C27901" w:rsidRDefault="00C27901" w:rsidP="000355A7"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0D51FFE" w14:textId="77777777" w:rsidR="00C27901" w:rsidRPr="009C54AE" w:rsidRDefault="00C27901" w:rsidP="000355A7">
            <w:pPr>
              <w:spacing w:after="0"/>
            </w:pPr>
            <w:proofErr w:type="spellStart"/>
            <w:r w:rsidRPr="6FD6E0FF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FD6E0FF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</w:tc>
      </w:tr>
    </w:tbl>
    <w:p w14:paraId="141D24D6" w14:textId="3AD63F0A" w:rsidR="6DF6B045" w:rsidRDefault="6DF6B045">
      <w:r>
        <w:br w:type="page"/>
      </w:r>
    </w:p>
    <w:p w14:paraId="6C338737" w14:textId="77777777" w:rsidR="00C27901" w:rsidRPr="009C54AE" w:rsidRDefault="00C27901" w:rsidP="00C2790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bookmarkStart w:id="1" w:name="_GoBack"/>
      <w:bookmarkEnd w:id="1"/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FD74C55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C27901" w:rsidRPr="009C54AE" w14:paraId="5516F3ED" w14:textId="77777777" w:rsidTr="6DF6B045">
        <w:tc>
          <w:tcPr>
            <w:tcW w:w="4962" w:type="dxa"/>
            <w:vAlign w:val="center"/>
          </w:tcPr>
          <w:p w14:paraId="51981C63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385F50E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27901" w:rsidRPr="009C54AE" w14:paraId="1688274F" w14:textId="77777777" w:rsidTr="6DF6B045">
        <w:tc>
          <w:tcPr>
            <w:tcW w:w="4962" w:type="dxa"/>
          </w:tcPr>
          <w:p w14:paraId="6C989CC4" w14:textId="3C37BAE5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F6B04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5C30AF5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godzin </w:t>
            </w:r>
          </w:p>
        </w:tc>
      </w:tr>
      <w:tr w:rsidR="00C27901" w:rsidRPr="009C54AE" w14:paraId="5C39389A" w14:textId="77777777" w:rsidTr="6DF6B045">
        <w:tc>
          <w:tcPr>
            <w:tcW w:w="4962" w:type="dxa"/>
          </w:tcPr>
          <w:p w14:paraId="0058AE10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1A3D4E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AEBA98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C27901" w:rsidRPr="009C54AE" w14:paraId="2A704840" w14:textId="77777777" w:rsidTr="6DF6B045">
        <w:tc>
          <w:tcPr>
            <w:tcW w:w="4962" w:type="dxa"/>
          </w:tcPr>
          <w:p w14:paraId="1A3D4E8E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FB5290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9B21E7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 godzin</w:t>
            </w:r>
          </w:p>
        </w:tc>
      </w:tr>
      <w:tr w:rsidR="00C27901" w:rsidRPr="009C54AE" w14:paraId="326AFAF2" w14:textId="77777777" w:rsidTr="6DF6B045">
        <w:tc>
          <w:tcPr>
            <w:tcW w:w="4962" w:type="dxa"/>
          </w:tcPr>
          <w:p w14:paraId="309094F8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AFC024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 godzin</w:t>
            </w:r>
          </w:p>
        </w:tc>
      </w:tr>
      <w:tr w:rsidR="00C27901" w:rsidRPr="009C54AE" w14:paraId="5A503371" w14:textId="77777777" w:rsidTr="6DF6B045">
        <w:tc>
          <w:tcPr>
            <w:tcW w:w="4962" w:type="dxa"/>
          </w:tcPr>
          <w:p w14:paraId="4D29F5E6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CB462E" w14:textId="77777777" w:rsidR="00C27901" w:rsidRPr="009C54AE" w:rsidRDefault="00C27901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pkt ECTS</w:t>
            </w:r>
          </w:p>
        </w:tc>
      </w:tr>
    </w:tbl>
    <w:p w14:paraId="51D262FF" w14:textId="77777777" w:rsidR="00C27901" w:rsidRPr="009C54AE" w:rsidRDefault="00C27901" w:rsidP="00C2790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F2CAE86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01502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FA2CEC3" w14:textId="77777777" w:rsidR="00C27901" w:rsidRPr="009C54AE" w:rsidRDefault="00C27901" w:rsidP="00C2790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3E2CAEE" w14:textId="77777777" w:rsidR="00C27901" w:rsidRPr="009C54AE" w:rsidRDefault="00C27901" w:rsidP="00C2790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6FD6E0FF">
        <w:rPr>
          <w:rFonts w:ascii="Corbel" w:hAnsi="Corbel"/>
          <w:b w:val="0"/>
          <w:smallCaps w:val="0"/>
        </w:rPr>
        <w:t>Nie dotyczy</w:t>
      </w:r>
    </w:p>
    <w:p w14:paraId="5E900039" w14:textId="77777777" w:rsidR="00C27901" w:rsidRDefault="00C27901" w:rsidP="00C27901">
      <w:pPr>
        <w:pStyle w:val="Punktygwne"/>
        <w:spacing w:before="0" w:after="0"/>
        <w:ind w:left="360"/>
        <w:rPr>
          <w:bCs/>
          <w:smallCaps w:val="0"/>
          <w:szCs w:val="24"/>
        </w:rPr>
      </w:pPr>
    </w:p>
    <w:p w14:paraId="55657CF9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178365F" w14:textId="77777777" w:rsidR="00C27901" w:rsidRPr="009C54AE" w:rsidRDefault="00C27901" w:rsidP="00C2790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7901" w:rsidRPr="009C54AE" w14:paraId="2BE2512C" w14:textId="77777777" w:rsidTr="000355A7">
        <w:trPr>
          <w:trHeight w:val="397"/>
        </w:trPr>
        <w:tc>
          <w:tcPr>
            <w:tcW w:w="7513" w:type="dxa"/>
          </w:tcPr>
          <w:p w14:paraId="6BCAB326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D6E0F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A47B46F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E1FB71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14:paraId="7777CDDA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A21200D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73D7764D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27901" w:rsidRPr="009C54AE" w14:paraId="2CEB04E7" w14:textId="77777777" w:rsidTr="000355A7">
        <w:trPr>
          <w:trHeight w:val="397"/>
        </w:trPr>
        <w:tc>
          <w:tcPr>
            <w:tcW w:w="7513" w:type="dxa"/>
          </w:tcPr>
          <w:p w14:paraId="2450DFB9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D6E0F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DA394C6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78F3E3C" w14:textId="77777777" w:rsidR="00C27901" w:rsidRPr="00DD46C4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6D533027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B6B3664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4B12554C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95F1C94" w14:textId="77777777" w:rsidR="00C27901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70D816AE" w14:textId="77777777" w:rsidR="00C27901" w:rsidRPr="009C54AE" w:rsidRDefault="00C27901" w:rsidP="000355A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27D6C7" w14:textId="77777777" w:rsidR="00C27901" w:rsidRPr="009C54AE" w:rsidRDefault="00C27901" w:rsidP="00C2790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F510D0" w14:textId="77777777" w:rsidR="00C27901" w:rsidRPr="009C54AE" w:rsidRDefault="00C27901" w:rsidP="00C2790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27901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1D6A7" w14:textId="77777777" w:rsidR="00E80384" w:rsidRDefault="00E80384" w:rsidP="00C16ABF">
      <w:pPr>
        <w:spacing w:after="0" w:line="240" w:lineRule="auto"/>
      </w:pPr>
      <w:r>
        <w:separator/>
      </w:r>
    </w:p>
  </w:endnote>
  <w:endnote w:type="continuationSeparator" w:id="0">
    <w:p w14:paraId="051C0F4E" w14:textId="77777777" w:rsidR="00E80384" w:rsidRDefault="00E803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6DAF4" w14:textId="77777777" w:rsidR="00E80384" w:rsidRDefault="00E80384" w:rsidP="00C16ABF">
      <w:pPr>
        <w:spacing w:after="0" w:line="240" w:lineRule="auto"/>
      </w:pPr>
      <w:r>
        <w:separator/>
      </w:r>
    </w:p>
  </w:footnote>
  <w:footnote w:type="continuationSeparator" w:id="0">
    <w:p w14:paraId="0020F39A" w14:textId="77777777" w:rsidR="00E80384" w:rsidRDefault="00E80384" w:rsidP="00C16ABF">
      <w:pPr>
        <w:spacing w:after="0" w:line="240" w:lineRule="auto"/>
      </w:pPr>
      <w:r>
        <w:continuationSeparator/>
      </w:r>
    </w:p>
  </w:footnote>
  <w:footnote w:id="1">
    <w:p w14:paraId="191B46C4" w14:textId="77777777" w:rsidR="00C27901" w:rsidRDefault="00C27901" w:rsidP="00C2790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1D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2CB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25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2D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901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37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384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34402E2"/>
    <w:rsid w:val="6DF6B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E4FFB-3E07-4877-92DF-970B04A1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2023-09-12T14:24:00Z</dcterms:created>
  <dcterms:modified xsi:type="dcterms:W3CDTF">2024-09-03T13:11:00Z</dcterms:modified>
</cp:coreProperties>
</file>